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654" w:rsidRDefault="008F4654" w:rsidP="00D52437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Утверждён</w:t>
      </w:r>
    </w:p>
    <w:p w:rsidR="008F4654" w:rsidRDefault="008F4654" w:rsidP="00D52437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F4654" w:rsidRDefault="008F4654" w:rsidP="00D52437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Почепского  района</w:t>
      </w:r>
    </w:p>
    <w:p w:rsidR="008F4654" w:rsidRDefault="008F4654" w:rsidP="00D52437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_________2015 г. №____</w:t>
      </w:r>
    </w:p>
    <w:p w:rsidR="008F4654" w:rsidRDefault="008F4654" w:rsidP="00D524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4654" w:rsidRDefault="008F4654" w:rsidP="00D524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4654" w:rsidRDefault="008F4654" w:rsidP="00D524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8F4654" w:rsidRDefault="008F4654" w:rsidP="00D524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формирования, ведения и утверждения ведомственных перечней</w:t>
      </w:r>
    </w:p>
    <w:p w:rsidR="008F4654" w:rsidRDefault="008F4654" w:rsidP="00D524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услуг (работ), оказываемых (выполняемых)</w:t>
      </w:r>
    </w:p>
    <w:p w:rsidR="008F4654" w:rsidRDefault="008F4654" w:rsidP="00D524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муниципальными учреждениями муниципальных образований</w:t>
      </w:r>
    </w:p>
    <w:p w:rsidR="008F4654" w:rsidRDefault="008F4654" w:rsidP="00D524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Почепского муниципального района.</w:t>
      </w:r>
    </w:p>
    <w:p w:rsidR="008F4654" w:rsidRDefault="008F4654" w:rsidP="00D524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4654" w:rsidRDefault="008F4654" w:rsidP="00D52437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6663">
        <w:rPr>
          <w:rFonts w:ascii="Times New Roman" w:hAnsi="Times New Roman" w:cs="Times New Roman"/>
          <w:sz w:val="28"/>
          <w:szCs w:val="28"/>
          <w:lang w:eastAsia="ru-RU"/>
        </w:rPr>
        <w:t xml:space="preserve">Ведомственные перечни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516663">
        <w:rPr>
          <w:rFonts w:ascii="Times New Roman" w:hAnsi="Times New Roman" w:cs="Times New Roman"/>
          <w:sz w:val="28"/>
          <w:szCs w:val="28"/>
          <w:lang w:eastAsia="ru-RU"/>
        </w:rPr>
        <w:t xml:space="preserve">ных услуг </w:t>
      </w:r>
      <w:r>
        <w:rPr>
          <w:rFonts w:ascii="Times New Roman" w:hAnsi="Times New Roman" w:cs="Times New Roman"/>
          <w:sz w:val="28"/>
          <w:szCs w:val="28"/>
          <w:lang w:eastAsia="ru-RU"/>
        </w:rPr>
        <w:t>(работ)</w:t>
      </w:r>
      <w:r w:rsidRPr="00516663">
        <w:rPr>
          <w:rFonts w:ascii="Times New Roman" w:hAnsi="Times New Roman" w:cs="Times New Roman"/>
          <w:sz w:val="28"/>
          <w:szCs w:val="28"/>
          <w:lang w:eastAsia="ru-RU"/>
        </w:rPr>
        <w:t xml:space="preserve"> формируются и ведутся </w:t>
      </w:r>
      <w:r w:rsidRPr="00D04261">
        <w:rPr>
          <w:rFonts w:ascii="Times New Roman" w:hAnsi="Times New Roman" w:cs="Times New Roman"/>
          <w:sz w:val="28"/>
          <w:szCs w:val="28"/>
          <w:lang w:eastAsia="ru-RU"/>
        </w:rPr>
        <w:t>исполнительн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о-распорядительным органо</w:t>
      </w:r>
      <w:r w:rsidRPr="00D04261">
        <w:rPr>
          <w:rFonts w:ascii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Pr="00E105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Почепского муниципального района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осуществляющим</w:t>
      </w:r>
      <w:r w:rsidRPr="00D04261">
        <w:rPr>
          <w:rFonts w:ascii="Times New Roman" w:hAnsi="Times New Roman" w:cs="Times New Roman"/>
          <w:sz w:val="28"/>
          <w:szCs w:val="28"/>
          <w:lang w:eastAsia="ru-RU"/>
        </w:rPr>
        <w:t xml:space="preserve"> функции и полномочия учредителя соответствующих учреждений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D04261">
        <w:rPr>
          <w:rFonts w:ascii="Times New Roman" w:hAnsi="Times New Roman" w:cs="Times New Roman"/>
          <w:sz w:val="28"/>
          <w:szCs w:val="28"/>
          <w:lang w:eastAsia="ru-RU"/>
        </w:rPr>
        <w:t>главным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D04261">
        <w:rPr>
          <w:rFonts w:ascii="Times New Roman" w:hAnsi="Times New Roman" w:cs="Times New Roman"/>
          <w:sz w:val="28"/>
          <w:szCs w:val="28"/>
          <w:lang w:eastAsia="ru-RU"/>
        </w:rPr>
        <w:t xml:space="preserve"> рас</w:t>
      </w:r>
      <w:r>
        <w:rPr>
          <w:rFonts w:ascii="Times New Roman" w:hAnsi="Times New Roman" w:cs="Times New Roman"/>
          <w:sz w:val="28"/>
          <w:szCs w:val="28"/>
          <w:lang w:eastAsia="ru-RU"/>
        </w:rPr>
        <w:t>порядителями</w:t>
      </w:r>
      <w:r w:rsidRPr="00D04261">
        <w:rPr>
          <w:rFonts w:ascii="Times New Roman" w:hAnsi="Times New Roman" w:cs="Times New Roman"/>
          <w:sz w:val="28"/>
          <w:szCs w:val="28"/>
          <w:lang w:eastAsia="ru-RU"/>
        </w:rPr>
        <w:t xml:space="preserve"> средств бюджета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r w:rsidRPr="00E105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Почепского муниципального района  </w:t>
      </w:r>
      <w:r w:rsidRPr="00D04261">
        <w:rPr>
          <w:rFonts w:ascii="Times New Roman" w:hAnsi="Times New Roman" w:cs="Times New Roman"/>
          <w:sz w:val="28"/>
          <w:szCs w:val="28"/>
          <w:lang w:eastAsia="ru-RU"/>
        </w:rPr>
        <w:t xml:space="preserve">в ведении которого находятся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муниципаль</w:t>
      </w:r>
      <w:r w:rsidRPr="00D04261">
        <w:rPr>
          <w:rFonts w:ascii="Times New Roman" w:hAnsi="Times New Roman" w:cs="Times New Roman"/>
          <w:sz w:val="28"/>
          <w:szCs w:val="28"/>
          <w:lang w:eastAsia="ru-RU"/>
        </w:rPr>
        <w:t>ные казенные учреждения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F4654" w:rsidRDefault="008F4654" w:rsidP="00D52437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Ведомственные перечни муниципальных услуг (работ) формируются и ведутся в соответствии с базовыми (отраслевыми) перечнями государственных и муниципальных услуг и работ, утвержденными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деятельности.</w:t>
      </w:r>
    </w:p>
    <w:p w:rsidR="008F4654" w:rsidRDefault="008F4654" w:rsidP="00D52437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ведомственные перечни муниципальных услуг (работ) включаются муниципальные услуги (работы), оказываемые (выполняемые) муниципальными учреждениями как на бесплатной основе, так и за плату (в случае, если базовыми (отраслевыми) перечнями государственных и муниципальных услуг и работ оказание соответствующих муниципальных услуг (выполнение работ) предусмотрено на платной основе).</w:t>
      </w:r>
    </w:p>
    <w:p w:rsidR="008F4654" w:rsidRPr="00393681" w:rsidRDefault="008F4654" w:rsidP="00D52437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3681">
        <w:rPr>
          <w:rFonts w:ascii="Times New Roman" w:hAnsi="Times New Roman" w:cs="Times New Roman"/>
          <w:sz w:val="28"/>
          <w:szCs w:val="28"/>
          <w:lang w:eastAsia="ru-RU"/>
        </w:rPr>
        <w:t xml:space="preserve">Ведомственные перечни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муниципальных услуг (работ) </w:t>
      </w:r>
      <w:r>
        <w:rPr>
          <w:rFonts w:ascii="Times New Roman" w:hAnsi="Times New Roman" w:cs="Times New Roman"/>
          <w:sz w:val="28"/>
          <w:szCs w:val="28"/>
        </w:rPr>
        <w:t>Почепского муниципального района</w:t>
      </w:r>
      <w:r w:rsidRPr="0039368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ф</w:t>
      </w:r>
      <w:r w:rsidRPr="00393681">
        <w:rPr>
          <w:rFonts w:ascii="Times New Roman" w:hAnsi="Times New Roman" w:cs="Times New Roman"/>
          <w:sz w:val="28"/>
          <w:szCs w:val="28"/>
          <w:lang w:eastAsia="ru-RU"/>
        </w:rPr>
        <w:t xml:space="preserve">ормируются при подготовке проекта бюджета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</w:t>
      </w:r>
      <w:r w:rsidRPr="00393681">
        <w:rPr>
          <w:rFonts w:ascii="Times New Roman" w:hAnsi="Times New Roman" w:cs="Times New Roman"/>
          <w:sz w:val="28"/>
          <w:szCs w:val="28"/>
          <w:lang w:eastAsia="ru-RU"/>
        </w:rPr>
        <w:t xml:space="preserve"> на очередной финансовый год и на плановый период и утверждаются исполнительн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о-распорядительным органом, осуществляющим функции и полномочия учредителя соответствующего учреждения </w:t>
      </w:r>
      <w:r w:rsidRPr="00393681">
        <w:rPr>
          <w:rFonts w:ascii="Times New Roman" w:hAnsi="Times New Roman" w:cs="Times New Roman"/>
          <w:sz w:val="28"/>
          <w:szCs w:val="28"/>
          <w:lang w:eastAsia="ru-RU"/>
        </w:rPr>
        <w:t>не позднее 31 декабря текущего финансового года.</w:t>
      </w:r>
    </w:p>
    <w:p w:rsidR="008F4654" w:rsidRPr="004D6FE7" w:rsidRDefault="008F4654" w:rsidP="00D52437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Ведомственные </w:t>
      </w:r>
      <w:r w:rsidRPr="004D6FE7">
        <w:rPr>
          <w:rFonts w:ascii="Times New Roman" w:hAnsi="Times New Roman" w:cs="Times New Roman"/>
          <w:sz w:val="28"/>
          <w:szCs w:val="28"/>
          <w:lang w:eastAsia="ru-RU"/>
        </w:rPr>
        <w:t xml:space="preserve">перечни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муниципаль</w:t>
      </w:r>
      <w:r w:rsidRPr="004D6FE7">
        <w:rPr>
          <w:rFonts w:ascii="Times New Roman" w:hAnsi="Times New Roman" w:cs="Times New Roman"/>
          <w:sz w:val="28"/>
          <w:szCs w:val="28"/>
          <w:lang w:eastAsia="ru-RU"/>
        </w:rPr>
        <w:t>ных услуг (работ) формируются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утверждаются по форме в соответствии с </w:t>
      </w:r>
      <w:r w:rsidRPr="00536EEA">
        <w:rPr>
          <w:rFonts w:ascii="Times New Roman" w:hAnsi="Times New Roman" w:cs="Times New Roman"/>
          <w:sz w:val="28"/>
          <w:szCs w:val="28"/>
        </w:rPr>
        <w:t>приложением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к настоящему Порядку.</w:t>
      </w:r>
    </w:p>
    <w:p w:rsidR="008F4654" w:rsidRDefault="008F4654"/>
    <w:sectPr w:rsidR="008F4654" w:rsidSect="00D84EDA">
      <w:footerReference w:type="default" r:id="rId7"/>
      <w:pgSz w:w="11905" w:h="16838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654" w:rsidRDefault="008F4654">
      <w:pPr>
        <w:spacing w:after="0" w:line="240" w:lineRule="auto"/>
      </w:pPr>
      <w:r>
        <w:separator/>
      </w:r>
    </w:p>
  </w:endnote>
  <w:endnote w:type="continuationSeparator" w:id="1">
    <w:p w:rsidR="008F4654" w:rsidRDefault="008F4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654" w:rsidRDefault="008F4654">
    <w:pPr>
      <w:pStyle w:val="Footer"/>
      <w:jc w:val="right"/>
    </w:pPr>
    <w:fldSimple w:instr="PAGE   \* MERGEFORMAT">
      <w:r>
        <w:rPr>
          <w:noProof/>
        </w:rPr>
        <w:t>1</w:t>
      </w:r>
    </w:fldSimple>
  </w:p>
  <w:p w:rsidR="008F4654" w:rsidRDefault="008F46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654" w:rsidRDefault="008F4654">
      <w:pPr>
        <w:spacing w:after="0" w:line="240" w:lineRule="auto"/>
      </w:pPr>
      <w:r>
        <w:separator/>
      </w:r>
    </w:p>
  </w:footnote>
  <w:footnote w:type="continuationSeparator" w:id="1">
    <w:p w:rsidR="008F4654" w:rsidRDefault="008F4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6653D9"/>
    <w:multiLevelType w:val="hybridMultilevel"/>
    <w:tmpl w:val="DBD039F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7E86"/>
    <w:rsid w:val="000124B7"/>
    <w:rsid w:val="000C6358"/>
    <w:rsid w:val="000D33A4"/>
    <w:rsid w:val="00191382"/>
    <w:rsid w:val="00311CDD"/>
    <w:rsid w:val="00336EF9"/>
    <w:rsid w:val="00393681"/>
    <w:rsid w:val="004D6FE7"/>
    <w:rsid w:val="00516663"/>
    <w:rsid w:val="00536EEA"/>
    <w:rsid w:val="00571E56"/>
    <w:rsid w:val="005E07F4"/>
    <w:rsid w:val="00640DDB"/>
    <w:rsid w:val="008F4654"/>
    <w:rsid w:val="0093109E"/>
    <w:rsid w:val="00A7466C"/>
    <w:rsid w:val="00AD056F"/>
    <w:rsid w:val="00B144CB"/>
    <w:rsid w:val="00BF5683"/>
    <w:rsid w:val="00C04EA3"/>
    <w:rsid w:val="00CA673C"/>
    <w:rsid w:val="00D04261"/>
    <w:rsid w:val="00D52437"/>
    <w:rsid w:val="00D84EDA"/>
    <w:rsid w:val="00DA2382"/>
    <w:rsid w:val="00DC4A64"/>
    <w:rsid w:val="00DF44CE"/>
    <w:rsid w:val="00E105E3"/>
    <w:rsid w:val="00E77E86"/>
    <w:rsid w:val="00F96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43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5243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2437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</Pages>
  <Words>300</Words>
  <Characters>1711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Admin</cp:lastModifiedBy>
  <cp:revision>8</cp:revision>
  <cp:lastPrinted>2015-11-25T06:27:00Z</cp:lastPrinted>
  <dcterms:created xsi:type="dcterms:W3CDTF">2015-09-04T11:34:00Z</dcterms:created>
  <dcterms:modified xsi:type="dcterms:W3CDTF">2015-11-25T06:46:00Z</dcterms:modified>
</cp:coreProperties>
</file>